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4A230C">
        <w:rPr>
          <w:rFonts w:ascii="Arial" w:hAnsi="Arial"/>
          <w:b/>
          <w:noProof/>
          <w:sz w:val="24"/>
          <w:lang w:eastAsia="zh-CN"/>
        </w:rPr>
        <w:t>4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2C7234" w:rsidRPr="002C7234">
        <w:rPr>
          <w:rFonts w:ascii="Arial" w:hAnsi="Arial"/>
          <w:b/>
          <w:noProof/>
          <w:sz w:val="24"/>
          <w:lang w:eastAsia="en-US"/>
        </w:rPr>
        <w:t>RP-</w:t>
      </w:r>
      <w:r w:rsidR="00520083" w:rsidRPr="00520083">
        <w:rPr>
          <w:rFonts w:ascii="Arial" w:hAnsi="Arial"/>
          <w:b/>
          <w:noProof/>
          <w:sz w:val="24"/>
          <w:lang w:eastAsia="en-US"/>
        </w:rPr>
        <w:t>19</w:t>
      </w:r>
      <w:r w:rsidR="00311B79">
        <w:rPr>
          <w:rFonts w:ascii="Arial" w:hAnsi="Arial"/>
          <w:b/>
          <w:noProof/>
          <w:sz w:val="24"/>
          <w:lang w:eastAsia="en-US"/>
        </w:rPr>
        <w:t>1520</w:t>
      </w:r>
      <w:bookmarkStart w:id="0" w:name="_GoBack"/>
      <w:bookmarkEnd w:id="0"/>
    </w:p>
    <w:p w:rsidR="006D6B31" w:rsidRPr="00CB5B5E" w:rsidRDefault="004A230C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eastAsia="宋体" w:hAnsi="Arial"/>
          <w:b/>
          <w:noProof/>
          <w:sz w:val="24"/>
          <w:lang w:eastAsia="en-US"/>
        </w:rPr>
        <w:t>Newport Beach, USA, June 3-6</w:t>
      </w:r>
      <w:r w:rsidRPr="00784D02">
        <w:rPr>
          <w:rFonts w:ascii="Arial" w:eastAsia="宋体" w:hAnsi="Arial"/>
          <w:b/>
          <w:noProof/>
          <w:sz w:val="24"/>
          <w:lang w:eastAsia="en-US"/>
        </w:rPr>
        <w:t>, 201</w:t>
      </w:r>
      <w:r>
        <w:rPr>
          <w:rFonts w:ascii="Arial" w:eastAsia="宋体" w:hAnsi="Arial"/>
          <w:b/>
          <w:noProof/>
          <w:sz w:val="24"/>
          <w:lang w:eastAsia="en-US"/>
        </w:rPr>
        <w:t>9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</w:t>
      </w:r>
      <w:r w:rsidR="004A230C">
        <w:rPr>
          <w:rFonts w:eastAsiaTheme="minorEastAsia" w:cs="Arial"/>
          <w:b/>
          <w:bCs/>
          <w:sz w:val="24"/>
          <w:lang w:val="en-US" w:eastAsia="zh-CN"/>
        </w:rPr>
        <w:t>1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520083" w:rsidRPr="00520083">
        <w:rPr>
          <w:rFonts w:ascii="Arial" w:hAnsi="Arial" w:cs="Arial"/>
          <w:b/>
          <w:bCs/>
          <w:sz w:val="24"/>
        </w:rPr>
        <w:t xml:space="preserve">pCR to TR37.910 v1.1.0 on final evaluation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5A1113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520083" w:rsidRDefault="007A056C" w:rsidP="002C7234">
      <w:pPr>
        <w:spacing w:beforeLines="50" w:before="120"/>
      </w:pPr>
      <w:r w:rsidRPr="007A056C">
        <w:t xml:space="preserve">This </w:t>
      </w:r>
      <w:r>
        <w:t>document provides the</w:t>
      </w:r>
      <w:r w:rsidR="00D26691">
        <w:rPr>
          <w:rFonts w:hint="eastAsia"/>
          <w:lang w:eastAsia="zh-CN"/>
        </w:rPr>
        <w:t xml:space="preserve"> pCR to TR37.910 for final submiss</w:t>
      </w:r>
      <w:r w:rsidR="00D26691">
        <w:rPr>
          <w:lang w:eastAsia="zh-CN"/>
        </w:rPr>
        <w:t>ion</w:t>
      </w:r>
      <w:r w:rsidR="00395468">
        <w:rPr>
          <w:rFonts w:hint="eastAsia"/>
          <w:lang w:eastAsia="zh-CN"/>
        </w:rPr>
        <w:t xml:space="preserve"> to ITU-R</w:t>
      </w:r>
      <w:r w:rsidR="0000005C" w:rsidRPr="007A056C">
        <w:t>.</w:t>
      </w:r>
      <w:r w:rsidR="00961041">
        <w:t xml:space="preserve">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5A1113">
        <w:rPr>
          <w:lang w:val="en-US" w:eastAsia="zh-CN"/>
        </w:rPr>
        <w:t>approve this pCR</w:t>
      </w:r>
      <w:r w:rsidR="00520083">
        <w:rPr>
          <w:lang w:eastAsia="zh-CN"/>
        </w:rPr>
        <w:t xml:space="preserve"> of TR37.910</w:t>
      </w:r>
      <w:r w:rsidR="00D26691">
        <w:rPr>
          <w:lang w:eastAsia="zh-CN"/>
        </w:rPr>
        <w:t xml:space="preserve"> </w:t>
      </w:r>
      <w:r w:rsidR="00520083">
        <w:rPr>
          <w:lang w:eastAsia="zh-CN"/>
        </w:rPr>
        <w:t>for</w:t>
      </w:r>
      <w:r w:rsidR="00D26691">
        <w:rPr>
          <w:lang w:eastAsia="zh-CN"/>
        </w:rPr>
        <w:t xml:space="preserve"> final</w:t>
      </w:r>
      <w:r w:rsidR="005C2843">
        <w:rPr>
          <w:rFonts w:hint="eastAsia"/>
          <w:lang w:eastAsia="zh-CN"/>
        </w:rPr>
        <w:t xml:space="preserve"> </w:t>
      </w:r>
      <w:r w:rsidR="00395468">
        <w:rPr>
          <w:rFonts w:hint="eastAsia"/>
          <w:lang w:eastAsia="zh-CN"/>
        </w:rPr>
        <w:t>submission to ITU-R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3ECE" w:rsidRDefault="00343ECE">
      <w:pPr>
        <w:spacing w:after="0"/>
      </w:pPr>
      <w:r>
        <w:separator/>
      </w:r>
    </w:p>
  </w:endnote>
  <w:endnote w:type="continuationSeparator" w:id="0">
    <w:p w:rsidR="00343ECE" w:rsidRDefault="00343E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3ECE" w:rsidRDefault="00343ECE">
      <w:pPr>
        <w:spacing w:after="0"/>
      </w:pPr>
      <w:r>
        <w:separator/>
      </w:r>
    </w:p>
  </w:footnote>
  <w:footnote w:type="continuationSeparator" w:id="0">
    <w:p w:rsidR="00343ECE" w:rsidRDefault="00343E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8B2" w:rsidRDefault="00CC1FAC">
    <w:r>
      <w:t xml:space="preserve">Page </w:t>
    </w:r>
    <w:r w:rsidR="00751FE0">
      <w:fldChar w:fldCharType="begin"/>
    </w:r>
    <w:r>
      <w:instrText>PAGE</w:instrText>
    </w:r>
    <w:r w:rsidR="00751FE0">
      <w:fldChar w:fldCharType="separate"/>
    </w:r>
    <w:r>
      <w:t>4</w:t>
    </w:r>
    <w:r w:rsidR="00751FE0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31.9pt;height:24.45pt" o:bullet="t">
        <v:imagedata r:id="rId1" o:title="artB500"/>
      </v:shape>
    </w:pict>
  </w:numPicBullet>
  <w:abstractNum w:abstractNumId="0" w15:restartNumberingAfterBreak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A1DF6"/>
    <w:rsid w:val="002B0AA8"/>
    <w:rsid w:val="002C3B2C"/>
    <w:rsid w:val="002C66E8"/>
    <w:rsid w:val="002C7234"/>
    <w:rsid w:val="002D0FB3"/>
    <w:rsid w:val="002E226C"/>
    <w:rsid w:val="002E2EF7"/>
    <w:rsid w:val="002E79D7"/>
    <w:rsid w:val="00302C34"/>
    <w:rsid w:val="0031097D"/>
    <w:rsid w:val="00310B56"/>
    <w:rsid w:val="00311B79"/>
    <w:rsid w:val="00316599"/>
    <w:rsid w:val="00343C51"/>
    <w:rsid w:val="00343ECE"/>
    <w:rsid w:val="00350176"/>
    <w:rsid w:val="00350FA3"/>
    <w:rsid w:val="003578FF"/>
    <w:rsid w:val="00367D58"/>
    <w:rsid w:val="0037109E"/>
    <w:rsid w:val="00375748"/>
    <w:rsid w:val="00376EF4"/>
    <w:rsid w:val="00382800"/>
    <w:rsid w:val="00395468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A230C"/>
    <w:rsid w:val="004A2ACF"/>
    <w:rsid w:val="004A53DE"/>
    <w:rsid w:val="004D770B"/>
    <w:rsid w:val="004E0976"/>
    <w:rsid w:val="004E25D0"/>
    <w:rsid w:val="004E6F90"/>
    <w:rsid w:val="004F4C34"/>
    <w:rsid w:val="00511AC2"/>
    <w:rsid w:val="00520083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77738"/>
    <w:rsid w:val="0059496A"/>
    <w:rsid w:val="00595DA4"/>
    <w:rsid w:val="00597C04"/>
    <w:rsid w:val="005A1113"/>
    <w:rsid w:val="005B272B"/>
    <w:rsid w:val="005B2C2E"/>
    <w:rsid w:val="005B55A3"/>
    <w:rsid w:val="005B7E38"/>
    <w:rsid w:val="005C2843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17383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E72D2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51FE0"/>
    <w:rsid w:val="0076742D"/>
    <w:rsid w:val="00767E30"/>
    <w:rsid w:val="00780189"/>
    <w:rsid w:val="007871A3"/>
    <w:rsid w:val="0079580C"/>
    <w:rsid w:val="007A056C"/>
    <w:rsid w:val="007B2D1D"/>
    <w:rsid w:val="007C44B2"/>
    <w:rsid w:val="007C5916"/>
    <w:rsid w:val="007C7224"/>
    <w:rsid w:val="007D33C6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67020"/>
    <w:rsid w:val="00867EDD"/>
    <w:rsid w:val="00874A5A"/>
    <w:rsid w:val="00875553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1241"/>
    <w:rsid w:val="008F3A18"/>
    <w:rsid w:val="00902624"/>
    <w:rsid w:val="00906535"/>
    <w:rsid w:val="00916089"/>
    <w:rsid w:val="0093443C"/>
    <w:rsid w:val="0093684E"/>
    <w:rsid w:val="009374E6"/>
    <w:rsid w:val="009427B5"/>
    <w:rsid w:val="009450AB"/>
    <w:rsid w:val="00946624"/>
    <w:rsid w:val="00952E40"/>
    <w:rsid w:val="00961041"/>
    <w:rsid w:val="00966679"/>
    <w:rsid w:val="00977ADA"/>
    <w:rsid w:val="00980819"/>
    <w:rsid w:val="00980895"/>
    <w:rsid w:val="00980F19"/>
    <w:rsid w:val="009961DB"/>
    <w:rsid w:val="009A58F0"/>
    <w:rsid w:val="009B09D3"/>
    <w:rsid w:val="009B3E7E"/>
    <w:rsid w:val="009B4A95"/>
    <w:rsid w:val="009E7C64"/>
    <w:rsid w:val="009F4014"/>
    <w:rsid w:val="009F67DA"/>
    <w:rsid w:val="00A05EA9"/>
    <w:rsid w:val="00A13D97"/>
    <w:rsid w:val="00A20616"/>
    <w:rsid w:val="00A207AA"/>
    <w:rsid w:val="00A3061F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2D97"/>
    <w:rsid w:val="00AB490B"/>
    <w:rsid w:val="00AC1825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60039"/>
    <w:rsid w:val="00B61375"/>
    <w:rsid w:val="00B84496"/>
    <w:rsid w:val="00B91485"/>
    <w:rsid w:val="00B93A00"/>
    <w:rsid w:val="00B94DE3"/>
    <w:rsid w:val="00BA469E"/>
    <w:rsid w:val="00BB2846"/>
    <w:rsid w:val="00BB5B1E"/>
    <w:rsid w:val="00BC0100"/>
    <w:rsid w:val="00BC2292"/>
    <w:rsid w:val="00BC29FA"/>
    <w:rsid w:val="00BC2E11"/>
    <w:rsid w:val="00BD4C49"/>
    <w:rsid w:val="00BE4484"/>
    <w:rsid w:val="00C11111"/>
    <w:rsid w:val="00C117A7"/>
    <w:rsid w:val="00C14F3A"/>
    <w:rsid w:val="00C24B4D"/>
    <w:rsid w:val="00C26357"/>
    <w:rsid w:val="00C30754"/>
    <w:rsid w:val="00C41509"/>
    <w:rsid w:val="00C5338D"/>
    <w:rsid w:val="00C761DA"/>
    <w:rsid w:val="00C765CC"/>
    <w:rsid w:val="00CB2B8F"/>
    <w:rsid w:val="00CB6487"/>
    <w:rsid w:val="00CC1FAC"/>
    <w:rsid w:val="00CD2052"/>
    <w:rsid w:val="00CE24ED"/>
    <w:rsid w:val="00CE322E"/>
    <w:rsid w:val="00CF2D4E"/>
    <w:rsid w:val="00D03279"/>
    <w:rsid w:val="00D0528E"/>
    <w:rsid w:val="00D064A8"/>
    <w:rsid w:val="00D114D0"/>
    <w:rsid w:val="00D21DBC"/>
    <w:rsid w:val="00D243B4"/>
    <w:rsid w:val="00D25454"/>
    <w:rsid w:val="00D25AB1"/>
    <w:rsid w:val="00D26691"/>
    <w:rsid w:val="00D31269"/>
    <w:rsid w:val="00D330B3"/>
    <w:rsid w:val="00D34022"/>
    <w:rsid w:val="00D41188"/>
    <w:rsid w:val="00D4136B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0929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157D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B3CAB"/>
    <w:rsid w:val="00FC5749"/>
    <w:rsid w:val="00FC6C4C"/>
    <w:rsid w:val="00FD2DEF"/>
    <w:rsid w:val="00FE357B"/>
    <w:rsid w:val="00FE7321"/>
    <w:rsid w:val="00FF2A70"/>
    <w:rsid w:val="00FF46B1"/>
    <w:rsid w:val="00FF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547C1BE-92EE-4A6D-A94F-1A957AC70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3F721-65D8-40A6-96F3-5441EC39E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Wuyong (Eric, WRD)</cp:lastModifiedBy>
  <cp:revision>9</cp:revision>
  <cp:lastPrinted>1900-01-01T08:00:00Z</cp:lastPrinted>
  <dcterms:created xsi:type="dcterms:W3CDTF">2019-05-27T16:36:00Z</dcterms:created>
  <dcterms:modified xsi:type="dcterms:W3CDTF">2019-06-05T14:23:00Z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(3)oqX1GGUmRFiBrVAhy8KTL3PqX7QKYUbDctDQY6OfNo0xewPWooukqJ44lD4UMsfBa+V2kQmY
RFXn1XGc7B01aHxV7dL1+8rKpaGEsvtAeXKMDdOv+sStL1YjCQKpLllKmHDQMIqwkCU3c7sz
ehZx+dIsIL3nhm37CAQS79UsdtS2WwIgawQ4JGksR33Nzg3Lbug+5WXeJwabN0l8z/DJH4h9
8QVUPOo1DXsq0T5ewK</vt:lpwstr>
  </property>
  <property fmtid="{D5CDD505-2E9C-101B-9397-08002B2CF9AE}" pid="3" name="_2015_ms_pID_7253431">
    <vt:lpwstr>nKIIgiCAbV4zPQwRy1gRvGwS8A1G/KF/RjFJsmAwzl/6IaCv37DZic
xJ/HFuPZUpJpiQSe9JMQXw425LLo6tOLAcnBq1MqfnP/RJHJF9YwX5oKBOZJZiZvWnU/UYtV
3JI0n95uk/y3tfZqYxknOQC17I7KMS4umCAL/zluPRfRlItBee4bNS/M8IC99crfuMUVu55H
OH2FQqh+53wT2IC00jEXqJn1DIMjMuYTMKJU</vt:lpwstr>
  </property>
  <property fmtid="{D5CDD505-2E9C-101B-9397-08002B2CF9AE}" pid="4" name="_2015_ms_pID_7253432">
    <vt:lpwstr>WKYHWSZEOBfNEHXg/ODraak=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1559714946</vt:lpwstr>
  </property>
</Properties>
</file>